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PYKEMAN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the late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Doreward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d.1420) (q.v.).</w:t>
      </w: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21-614)</w:t>
      </w: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9E" w:rsidRDefault="0059019E" w:rsidP="00590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2016</w:t>
      </w:r>
    </w:p>
    <w:p w:rsidR="006B2F86" w:rsidRPr="00E71FC3" w:rsidRDefault="005901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19E" w:rsidRDefault="0059019E" w:rsidP="00E71FC3">
      <w:pPr>
        <w:spacing w:after="0" w:line="240" w:lineRule="auto"/>
      </w:pPr>
      <w:r>
        <w:separator/>
      </w:r>
    </w:p>
  </w:endnote>
  <w:endnote w:type="continuationSeparator" w:id="0">
    <w:p w:rsidR="0059019E" w:rsidRDefault="005901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19E" w:rsidRDefault="0059019E" w:rsidP="00E71FC3">
      <w:pPr>
        <w:spacing w:after="0" w:line="240" w:lineRule="auto"/>
      </w:pPr>
      <w:r>
        <w:separator/>
      </w:r>
    </w:p>
  </w:footnote>
  <w:footnote w:type="continuationSeparator" w:id="0">
    <w:p w:rsidR="0059019E" w:rsidRDefault="005901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19E"/>
    <w:rsid w:val="001A7C09"/>
    <w:rsid w:val="0059019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08E0B9-A241-4D27-9141-C387D37C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9019E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2016-11-08T21:41:00Z</dcterms:created>
  <dcterms:modified xsi:type="dcterms:W3CDTF">2016-11-08T21:41:00Z</dcterms:modified>
</cp:coreProperties>
</file>